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EBC02CD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PRESENTANTES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DOCENTES </w:t>
                            </w:r>
                            <w:r w:rsidR="00E5291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EBC02CD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PRESENTANTES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DOCENTES </w:t>
                      </w:r>
                      <w:r w:rsidR="00E5291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1B40853D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2716395F" w14:textId="77777777" w:rsidR="002743C5" w:rsidRPr="00F54AB0" w:rsidRDefault="002743C5" w:rsidP="002743C5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19 de agosto al 10 de setiembre 2024.</w:t>
      </w:r>
    </w:p>
    <w:p w14:paraId="1AA3B267" w14:textId="77777777" w:rsidR="002743C5" w:rsidRPr="00F54AB0" w:rsidRDefault="002743C5" w:rsidP="002743C5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14FFD870" w14:textId="3EA34D2F" w:rsidR="002743C5" w:rsidRPr="00F54AB0" w:rsidRDefault="002743C5" w:rsidP="002743C5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inscripciones presenciales es el </w:t>
      </w:r>
      <w:r w:rsidR="004A605A">
        <w:rPr>
          <w:rFonts w:ascii="Arial" w:hAnsi="Arial" w:cs="Arial"/>
        </w:rPr>
        <w:t>miércoles</w:t>
      </w:r>
      <w:r w:rsidRPr="00F54AB0">
        <w:rPr>
          <w:rFonts w:ascii="Arial" w:hAnsi="Arial" w:cs="Arial"/>
        </w:rPr>
        <w:t xml:space="preserve"> 1</w:t>
      </w:r>
      <w:r w:rsidR="004A605A">
        <w:rPr>
          <w:rFonts w:ascii="Arial" w:hAnsi="Arial" w:cs="Arial"/>
        </w:rPr>
        <w:t>1</w:t>
      </w:r>
      <w:r w:rsidRPr="00F54AB0">
        <w:rPr>
          <w:rFonts w:ascii="Arial" w:hAnsi="Arial" w:cs="Arial"/>
        </w:rPr>
        <w:t xml:space="preserve"> de setiembre de 08:00 hasta las 16:00 horas.</w:t>
      </w:r>
    </w:p>
    <w:p w14:paraId="79172263" w14:textId="673937EA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presentar </w:t>
      </w:r>
      <w:r w:rsidR="00AC7436">
        <w:rPr>
          <w:rFonts w:ascii="Arial" w:hAnsi="Arial" w:cs="Arial"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36B47620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candidato.</w:t>
      </w:r>
    </w:p>
    <w:p w14:paraId="2C3531B4" w14:textId="32CCD464" w:rsidR="00EE4DEC" w:rsidRPr="00C6422C" w:rsidRDefault="00991432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61881"/>
      <w:r w:rsidRPr="00991432">
        <w:rPr>
          <w:rFonts w:ascii="Arial" w:hAnsi="Arial" w:cs="Arial"/>
        </w:rPr>
        <w:t>Boleta de pago del último mes</w:t>
      </w:r>
      <w:r w:rsidR="001D5839">
        <w:rPr>
          <w:rFonts w:ascii="Arial" w:hAnsi="Arial" w:cs="Arial"/>
        </w:rPr>
        <w:t xml:space="preserve"> de cada candidato</w:t>
      </w:r>
      <w:bookmarkEnd w:id="0"/>
      <w:r w:rsidR="0036676B" w:rsidRPr="00C6422C">
        <w:rPr>
          <w:rFonts w:ascii="Arial" w:hAnsi="Arial" w:cs="Arial"/>
        </w:rPr>
        <w:t>.</w:t>
      </w:r>
    </w:p>
    <w:p w14:paraId="0FC089FB" w14:textId="584EE862" w:rsidR="00EE4DEC" w:rsidRPr="00C6422C" w:rsidRDefault="00EE4DEC" w:rsidP="00EE4DEC">
      <w:pPr>
        <w:spacing w:line="240" w:lineRule="auto"/>
        <w:jc w:val="right"/>
        <w:rPr>
          <w:rFonts w:ascii="Arial" w:hAnsi="Arial" w:cs="Arial"/>
        </w:rPr>
      </w:pPr>
    </w:p>
    <w:p w14:paraId="5F5C7F9A" w14:textId="77777777" w:rsidR="0078731F" w:rsidRDefault="0078731F" w:rsidP="0078731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proofErr w:type="spellStart"/>
      <w:r w:rsidRPr="002830D1">
        <w:rPr>
          <w:rFonts w:ascii="Arial" w:hAnsi="Arial" w:cs="Arial"/>
          <w:b/>
          <w:bCs/>
        </w:rPr>
        <w:t>foleadas</w:t>
      </w:r>
      <w:proofErr w:type="spellEnd"/>
      <w:r w:rsidRPr="002830D1">
        <w:rPr>
          <w:rFonts w:ascii="Arial" w:hAnsi="Arial" w:cs="Arial"/>
          <w:b/>
          <w:bCs/>
        </w:rPr>
        <w:t xml:space="preserve">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7A9823F6" w14:textId="041EDA58" w:rsidR="0078731F" w:rsidRPr="00D747A2" w:rsidRDefault="0078731F" w:rsidP="0078731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433C0E">
        <w:rPr>
          <w:rFonts w:ascii="Arial" w:hAnsi="Arial" w:cs="Arial"/>
          <w:b/>
          <w:bCs/>
        </w:rPr>
        <w:t xml:space="preserve"> </w:t>
      </w:r>
      <w:r w:rsidR="00433C0E" w:rsidRPr="00433C0E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</w:p>
    <w:p w14:paraId="39A89F96" w14:textId="77777777" w:rsidR="0078731F" w:rsidRPr="002D104D" w:rsidRDefault="0078731F" w:rsidP="0078731F">
      <w:pPr>
        <w:spacing w:after="0" w:line="240" w:lineRule="auto"/>
        <w:jc w:val="both"/>
        <w:rPr>
          <w:rFonts w:ascii="Arial" w:hAnsi="Arial" w:cs="Arial"/>
        </w:rPr>
      </w:pPr>
    </w:p>
    <w:p w14:paraId="14FF03DA" w14:textId="77777777" w:rsidR="0078731F" w:rsidRPr="00C6422C" w:rsidRDefault="0078731F" w:rsidP="0078731F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0288" behindDoc="1" locked="0" layoutInCell="1" allowOverlap="1" wp14:anchorId="55C73763" wp14:editId="56A4B25F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438B2E" w14:textId="77777777" w:rsidR="0078731F" w:rsidRPr="00C6422C" w:rsidRDefault="0078731F" w:rsidP="0078731F">
      <w:pPr>
        <w:spacing w:line="240" w:lineRule="auto"/>
        <w:jc w:val="right"/>
        <w:rPr>
          <w:rFonts w:ascii="Arial" w:hAnsi="Arial" w:cs="Arial"/>
        </w:rPr>
      </w:pPr>
    </w:p>
    <w:p w14:paraId="383F140A" w14:textId="77777777" w:rsidR="0078731F" w:rsidRPr="00C6422C" w:rsidRDefault="0078731F" w:rsidP="0078731F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66F0A38A" w14:textId="77777777" w:rsidR="0078731F" w:rsidRPr="009B122E" w:rsidRDefault="0078731F" w:rsidP="0078731F">
      <w:pPr>
        <w:spacing w:line="240" w:lineRule="auto"/>
        <w:jc w:val="right"/>
        <w:rPr>
          <w:rFonts w:ascii="Arial" w:hAnsi="Arial" w:cs="Arial"/>
          <w:sz w:val="20"/>
        </w:rPr>
      </w:pPr>
    </w:p>
    <w:p w14:paraId="38BED227" w14:textId="77777777" w:rsidR="0078731F" w:rsidRPr="00A36298" w:rsidRDefault="0078731F" w:rsidP="0078731F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910706" w14:textId="77777777" w:rsidR="0078731F" w:rsidRPr="0080324D" w:rsidRDefault="0078731F" w:rsidP="0078731F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78731F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8D0EB" w14:textId="77777777" w:rsidR="00C06638" w:rsidRDefault="00C06638" w:rsidP="005D3A40">
      <w:pPr>
        <w:spacing w:after="0" w:line="240" w:lineRule="auto"/>
      </w:pPr>
      <w:r>
        <w:separator/>
      </w:r>
    </w:p>
  </w:endnote>
  <w:endnote w:type="continuationSeparator" w:id="0">
    <w:p w14:paraId="758DC69E" w14:textId="77777777" w:rsidR="00C06638" w:rsidRDefault="00C06638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B8E9" w14:textId="77777777" w:rsidR="00C06638" w:rsidRDefault="00C06638" w:rsidP="005D3A40">
      <w:pPr>
        <w:spacing w:after="0" w:line="240" w:lineRule="auto"/>
      </w:pPr>
      <w:r>
        <w:separator/>
      </w:r>
    </w:p>
  </w:footnote>
  <w:footnote w:type="continuationSeparator" w:id="0">
    <w:p w14:paraId="536ACE52" w14:textId="77777777" w:rsidR="00C06638" w:rsidRDefault="00C06638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7777777" w:rsidR="00E5291D" w:rsidRDefault="00E5291D" w:rsidP="00E5291D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6A8C"/>
    <w:rsid w:val="000247D1"/>
    <w:rsid w:val="000304EF"/>
    <w:rsid w:val="00034926"/>
    <w:rsid w:val="000379A3"/>
    <w:rsid w:val="00051FD4"/>
    <w:rsid w:val="0007736A"/>
    <w:rsid w:val="0009265F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4122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743C5"/>
    <w:rsid w:val="002839FB"/>
    <w:rsid w:val="00291A49"/>
    <w:rsid w:val="00293984"/>
    <w:rsid w:val="00296642"/>
    <w:rsid w:val="002A7B8D"/>
    <w:rsid w:val="002C74A2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0EB3"/>
    <w:rsid w:val="003A1CED"/>
    <w:rsid w:val="003B63C5"/>
    <w:rsid w:val="003C1765"/>
    <w:rsid w:val="003D161B"/>
    <w:rsid w:val="003D617D"/>
    <w:rsid w:val="00431600"/>
    <w:rsid w:val="00433C0E"/>
    <w:rsid w:val="004370B6"/>
    <w:rsid w:val="004375E5"/>
    <w:rsid w:val="004412F2"/>
    <w:rsid w:val="0046558A"/>
    <w:rsid w:val="00471591"/>
    <w:rsid w:val="004847DA"/>
    <w:rsid w:val="004A605A"/>
    <w:rsid w:val="004D26C7"/>
    <w:rsid w:val="004D79DB"/>
    <w:rsid w:val="004E0E1A"/>
    <w:rsid w:val="004F0833"/>
    <w:rsid w:val="0050200B"/>
    <w:rsid w:val="005133A2"/>
    <w:rsid w:val="00513642"/>
    <w:rsid w:val="00525E85"/>
    <w:rsid w:val="00542263"/>
    <w:rsid w:val="00550C53"/>
    <w:rsid w:val="00550E6D"/>
    <w:rsid w:val="005518B0"/>
    <w:rsid w:val="0055624B"/>
    <w:rsid w:val="00556F1B"/>
    <w:rsid w:val="00576FDD"/>
    <w:rsid w:val="005A23D2"/>
    <w:rsid w:val="005B18FD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722D9E"/>
    <w:rsid w:val="0075312A"/>
    <w:rsid w:val="00762C13"/>
    <w:rsid w:val="00773283"/>
    <w:rsid w:val="007758A6"/>
    <w:rsid w:val="00781262"/>
    <w:rsid w:val="0078731F"/>
    <w:rsid w:val="00790AA5"/>
    <w:rsid w:val="007A74AF"/>
    <w:rsid w:val="007A78E0"/>
    <w:rsid w:val="007B5FEF"/>
    <w:rsid w:val="007B723C"/>
    <w:rsid w:val="007C621E"/>
    <w:rsid w:val="007D6769"/>
    <w:rsid w:val="007D69EA"/>
    <w:rsid w:val="007D7341"/>
    <w:rsid w:val="007E7D9E"/>
    <w:rsid w:val="007F57B2"/>
    <w:rsid w:val="007F6808"/>
    <w:rsid w:val="0080324D"/>
    <w:rsid w:val="008141B2"/>
    <w:rsid w:val="00820649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62EFB"/>
    <w:rsid w:val="00963588"/>
    <w:rsid w:val="00987E48"/>
    <w:rsid w:val="00991432"/>
    <w:rsid w:val="00991FE7"/>
    <w:rsid w:val="009B315E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91ECA"/>
    <w:rsid w:val="00AB6569"/>
    <w:rsid w:val="00AC2E95"/>
    <w:rsid w:val="00AC5EB7"/>
    <w:rsid w:val="00AC740D"/>
    <w:rsid w:val="00AC7436"/>
    <w:rsid w:val="00AD6DA6"/>
    <w:rsid w:val="00AE3BD8"/>
    <w:rsid w:val="00AE42BE"/>
    <w:rsid w:val="00AE5752"/>
    <w:rsid w:val="00AF0150"/>
    <w:rsid w:val="00AF4B11"/>
    <w:rsid w:val="00AF4BE6"/>
    <w:rsid w:val="00B02AEA"/>
    <w:rsid w:val="00B066CB"/>
    <w:rsid w:val="00B10479"/>
    <w:rsid w:val="00B11688"/>
    <w:rsid w:val="00B17211"/>
    <w:rsid w:val="00B325A1"/>
    <w:rsid w:val="00B478AA"/>
    <w:rsid w:val="00B67C98"/>
    <w:rsid w:val="00B730B7"/>
    <w:rsid w:val="00B74F23"/>
    <w:rsid w:val="00B959B5"/>
    <w:rsid w:val="00BA7AE7"/>
    <w:rsid w:val="00BC5EC5"/>
    <w:rsid w:val="00BD6503"/>
    <w:rsid w:val="00C04715"/>
    <w:rsid w:val="00C06638"/>
    <w:rsid w:val="00C10796"/>
    <w:rsid w:val="00C1433E"/>
    <w:rsid w:val="00C245A6"/>
    <w:rsid w:val="00C418FC"/>
    <w:rsid w:val="00C47443"/>
    <w:rsid w:val="00C62BB1"/>
    <w:rsid w:val="00C6357A"/>
    <w:rsid w:val="00C6422C"/>
    <w:rsid w:val="00C65B51"/>
    <w:rsid w:val="00C9746B"/>
    <w:rsid w:val="00C976E6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51ECD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14910"/>
    <w:rsid w:val="00E34504"/>
    <w:rsid w:val="00E41AB4"/>
    <w:rsid w:val="00E5291D"/>
    <w:rsid w:val="00E60002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93E3A"/>
    <w:rsid w:val="00FA7B17"/>
    <w:rsid w:val="00FC14FD"/>
    <w:rsid w:val="00FC1D3D"/>
    <w:rsid w:val="00FD3FB3"/>
    <w:rsid w:val="00FE104C"/>
    <w:rsid w:val="00FE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7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19</cp:revision>
  <cp:lastPrinted>2018-09-13T19:00:00Z</cp:lastPrinted>
  <dcterms:created xsi:type="dcterms:W3CDTF">2022-06-18T23:20:00Z</dcterms:created>
  <dcterms:modified xsi:type="dcterms:W3CDTF">2024-08-27T20:51:00Z</dcterms:modified>
</cp:coreProperties>
</file>